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570A9">
      <w:pPr>
        <w:suppressAutoHyphens/>
        <w:autoSpaceDN w:val="0"/>
        <w:spacing w:line="100" w:lineRule="atLeast"/>
        <w:ind w:left="4678" w:hanging="1"/>
        <w:textAlignment w:val="baseline"/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570A9" w:rsidRPr="00D570A9">
        <w:rPr>
          <w:rFonts w:eastAsia="Arial"/>
          <w:b/>
          <w:kern w:val="3"/>
          <w:sz w:val="24"/>
          <w:szCs w:val="24"/>
          <w:lang w:eastAsia="zh-CN"/>
        </w:rPr>
        <w:t xml:space="preserve">с. Шемордан, ул. </w:t>
      </w:r>
      <w:proofErr w:type="spellStart"/>
      <w:r w:rsidR="00D570A9" w:rsidRPr="00D570A9">
        <w:rPr>
          <w:rFonts w:eastAsia="Arial"/>
          <w:b/>
          <w:kern w:val="3"/>
          <w:sz w:val="24"/>
          <w:szCs w:val="24"/>
          <w:lang w:eastAsia="zh-CN"/>
        </w:rPr>
        <w:t>Ф.Карима</w:t>
      </w:r>
      <w:proofErr w:type="spellEnd"/>
      <w:r w:rsidR="00D570A9" w:rsidRPr="00D570A9">
        <w:rPr>
          <w:rFonts w:eastAsia="Arial"/>
          <w:b/>
          <w:kern w:val="3"/>
          <w:sz w:val="24"/>
          <w:szCs w:val="24"/>
          <w:lang w:eastAsia="zh-CN"/>
        </w:rPr>
        <w:t>, д. 23</w:t>
      </w:r>
    </w:p>
    <w:p w:rsidR="00D570A9" w:rsidRDefault="00D570A9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674448" w:rsidRPr="00674448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том числе: </w:t>
      </w:r>
      <w:r w:rsidR="00F37462" w:rsidRPr="00F37462">
        <w:rPr>
          <w:color w:val="000000"/>
          <w:kern w:val="3"/>
          <w:sz w:val="24"/>
          <w:szCs w:val="24"/>
          <w:lang w:eastAsia="zh-CN" w:bidi="hi-IN"/>
        </w:rPr>
        <w:t xml:space="preserve">Ремонт вентиляционных каналов и дымоходов не более </w:t>
      </w:r>
      <w:r w:rsidR="004B2D13" w:rsidRPr="004B2D13">
        <w:rPr>
          <w:color w:val="000000"/>
          <w:kern w:val="3"/>
          <w:sz w:val="24"/>
          <w:szCs w:val="24"/>
          <w:lang w:eastAsia="zh-CN" w:bidi="hi-IN"/>
        </w:rPr>
        <w:t>561 413,91</w:t>
      </w:r>
      <w:r w:rsidR="004B2D1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37462" w:rsidRPr="00F37462">
        <w:rPr>
          <w:color w:val="000000"/>
          <w:kern w:val="3"/>
          <w:sz w:val="24"/>
          <w:szCs w:val="24"/>
          <w:lang w:eastAsia="zh-CN" w:bidi="hi-IN"/>
        </w:rPr>
        <w:t xml:space="preserve">рублей, Ремонт подъездов не более </w:t>
      </w:r>
      <w:r w:rsidR="004B2D13" w:rsidRPr="004B2D13">
        <w:rPr>
          <w:color w:val="000000"/>
          <w:kern w:val="3"/>
          <w:sz w:val="24"/>
          <w:szCs w:val="24"/>
          <w:lang w:eastAsia="zh-CN" w:bidi="hi-IN"/>
        </w:rPr>
        <w:t>1 055 436,51</w:t>
      </w:r>
      <w:r w:rsidR="004B2D1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37462" w:rsidRPr="00F37462">
        <w:rPr>
          <w:color w:val="000000"/>
          <w:kern w:val="3"/>
          <w:sz w:val="24"/>
          <w:szCs w:val="24"/>
          <w:lang w:eastAsia="zh-CN" w:bidi="hi-IN"/>
        </w:rPr>
        <w:t xml:space="preserve">рублей, разработка ПСД не более </w:t>
      </w:r>
      <w:r w:rsidR="004B2D13" w:rsidRPr="004B2D13">
        <w:rPr>
          <w:color w:val="000000"/>
          <w:kern w:val="3"/>
          <w:sz w:val="24"/>
          <w:szCs w:val="24"/>
          <w:lang w:eastAsia="zh-CN" w:bidi="hi-IN"/>
        </w:rPr>
        <w:t>80 589,76</w:t>
      </w:r>
      <w:r w:rsidR="004B2D1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37462" w:rsidRPr="00F37462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4B2D13" w:rsidRPr="004B2D13">
        <w:rPr>
          <w:color w:val="000000"/>
          <w:kern w:val="3"/>
          <w:sz w:val="24"/>
          <w:szCs w:val="24"/>
          <w:lang w:eastAsia="zh-CN" w:bidi="hi-IN"/>
        </w:rPr>
        <w:t>24 252,76</w:t>
      </w:r>
      <w:r w:rsidR="000520FD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37462" w:rsidRPr="00F37462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20FD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97CE2"/>
    <w:rsid w:val="004A0425"/>
    <w:rsid w:val="004B2D13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4448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3EEA"/>
    <w:rsid w:val="007268FA"/>
    <w:rsid w:val="00744310"/>
    <w:rsid w:val="00750374"/>
    <w:rsid w:val="007555A6"/>
    <w:rsid w:val="00764DFD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33F1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2771A"/>
    <w:rsid w:val="00C31601"/>
    <w:rsid w:val="00C32CB6"/>
    <w:rsid w:val="00C3308F"/>
    <w:rsid w:val="00C33130"/>
    <w:rsid w:val="00C43143"/>
    <w:rsid w:val="00C723FA"/>
    <w:rsid w:val="00C94680"/>
    <w:rsid w:val="00C967AB"/>
    <w:rsid w:val="00CB44A2"/>
    <w:rsid w:val="00CD268F"/>
    <w:rsid w:val="00CE6CA8"/>
    <w:rsid w:val="00CE6F31"/>
    <w:rsid w:val="00D570A9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37462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F036E-4C93-4508-92C4-2C27A95EE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310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2591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2024-06-21T10:20:00Z</dcterms:created>
  <dcterms:modified xsi:type="dcterms:W3CDTF">2024-07-01T06:49:00Z</dcterms:modified>
</cp:coreProperties>
</file>